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D9835A" w14:textId="77777777" w:rsidR="00BE7651" w:rsidRDefault="00BE7651" w:rsidP="00BE765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Cecily BABINGTON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fl.1485)</w:t>
      </w:r>
    </w:p>
    <w:p w14:paraId="4690D1F6" w14:textId="77777777" w:rsidR="00BE7651" w:rsidRDefault="00BE7651" w:rsidP="00BE7651">
      <w:pPr>
        <w:pStyle w:val="NoSpacing"/>
        <w:rPr>
          <w:rFonts w:cs="Times New Roman"/>
          <w:szCs w:val="24"/>
        </w:rPr>
      </w:pPr>
    </w:p>
    <w:p w14:paraId="3CD3A209" w14:textId="77777777" w:rsidR="00BE7651" w:rsidRDefault="00BE7651" w:rsidP="00BE7651">
      <w:pPr>
        <w:pStyle w:val="NoSpacing"/>
        <w:rPr>
          <w:rFonts w:cs="Times New Roman"/>
          <w:szCs w:val="24"/>
        </w:rPr>
      </w:pPr>
    </w:p>
    <w:p w14:paraId="1DFBFAAE" w14:textId="77777777" w:rsidR="00BE7651" w:rsidRDefault="00BE7651" w:rsidP="00BE765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Daughter of John Babington of </w:t>
      </w:r>
      <w:proofErr w:type="spellStart"/>
      <w:proofErr w:type="gramStart"/>
      <w:r>
        <w:rPr>
          <w:rFonts w:cs="Times New Roman"/>
          <w:szCs w:val="24"/>
        </w:rPr>
        <w:t>Dethick</w:t>
      </w:r>
      <w:proofErr w:type="spellEnd"/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k.b.1485).    (Wright p.11)</w:t>
      </w:r>
    </w:p>
    <w:p w14:paraId="66CC9CA8" w14:textId="77777777" w:rsidR="00BE7651" w:rsidRDefault="00BE7651" w:rsidP="00BE765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Thomas Samon of Annesley.    (ibid.)</w:t>
      </w:r>
    </w:p>
    <w:p w14:paraId="52A2C2C1" w14:textId="77777777" w:rsidR="00BE7651" w:rsidRDefault="00BE7651" w:rsidP="00BE7651">
      <w:pPr>
        <w:pStyle w:val="NoSpacing"/>
        <w:rPr>
          <w:rFonts w:cs="Times New Roman"/>
          <w:szCs w:val="24"/>
        </w:rPr>
      </w:pPr>
    </w:p>
    <w:p w14:paraId="49164B44" w14:textId="77777777" w:rsidR="00BE7651" w:rsidRDefault="00BE7651" w:rsidP="00BE7651">
      <w:pPr>
        <w:pStyle w:val="NoSpacing"/>
        <w:rPr>
          <w:rFonts w:cs="Times New Roman"/>
          <w:szCs w:val="24"/>
        </w:rPr>
      </w:pPr>
    </w:p>
    <w:p w14:paraId="775251C8" w14:textId="77777777" w:rsidR="00BE7651" w:rsidRDefault="00BE7651" w:rsidP="00BE765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June 2024</w:t>
      </w:r>
    </w:p>
    <w:p w14:paraId="37BE4CD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108D3D" w14:textId="77777777" w:rsidR="00BE7651" w:rsidRDefault="00BE7651" w:rsidP="009139A6">
      <w:r>
        <w:separator/>
      </w:r>
    </w:p>
  </w:endnote>
  <w:endnote w:type="continuationSeparator" w:id="0">
    <w:p w14:paraId="0ED063F4" w14:textId="77777777" w:rsidR="00BE7651" w:rsidRDefault="00BE765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7B1A3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C06A1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2893C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F22AB5" w14:textId="77777777" w:rsidR="00BE7651" w:rsidRDefault="00BE7651" w:rsidP="009139A6">
      <w:r>
        <w:separator/>
      </w:r>
    </w:p>
  </w:footnote>
  <w:footnote w:type="continuationSeparator" w:id="0">
    <w:p w14:paraId="2C6B1769" w14:textId="77777777" w:rsidR="00BE7651" w:rsidRDefault="00BE765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A0EA1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86D4D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6658F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651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A51E2"/>
    <w:rsid w:val="00AE65F8"/>
    <w:rsid w:val="00BA00AB"/>
    <w:rsid w:val="00BE7651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403B72"/>
  <w15:chartTrackingRefBased/>
  <w15:docId w15:val="{95F8261F-C545-4B2A-9E56-952F8F594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2024-06-30T06:14:00Z</dcterms:created>
  <dcterms:modified xsi:type="dcterms:W3CDTF">2024-06-30T06:14:00Z</dcterms:modified>
</cp:coreProperties>
</file>